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46743E98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113B7">
        <w:rPr>
          <w:b/>
          <w:i/>
          <w:noProof/>
          <w:sz w:val="28"/>
        </w:rPr>
        <w:t>3386</w:t>
      </w:r>
    </w:p>
    <w:p w14:paraId="4F58A4D1" w14:textId="4F4EF0B1" w:rsidR="00EE33A2" w:rsidRPr="000113B7" w:rsidRDefault="00357954" w:rsidP="00357954">
      <w:pPr>
        <w:pStyle w:val="CRCoverPage"/>
        <w:outlineLvl w:val="0"/>
        <w:rPr>
          <w:b/>
          <w:bCs/>
          <w:noProof/>
          <w:sz w:val="24"/>
        </w:rPr>
      </w:pPr>
      <w:r w:rsidRPr="000113B7">
        <w:rPr>
          <w:b/>
          <w:bCs/>
          <w:sz w:val="24"/>
        </w:rPr>
        <w:t>e-meeting, 9 - 17 May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E6DAE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>WG chair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D2021EF" w14:textId="77777777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>This document is provided for information to find any gaps in provided SS types for agreed stage 2 definitions</w:t>
      </w:r>
    </w:p>
    <w:p w14:paraId="6AD4D20A" w14:textId="2017E297" w:rsidR="00EE44EC" w:rsidRDefault="00BD55FD" w:rsidP="00C17452">
      <w:r>
        <w:t xml:space="preserve">Note: </w:t>
      </w:r>
      <w:r w:rsidR="002A7E3C">
        <w:t>Creating this document</w:t>
      </w:r>
      <w:r>
        <w:t xml:space="preserve"> is dependent on contributions from all </w:t>
      </w:r>
      <w:r w:rsidR="009069DD">
        <w:t xml:space="preserve">authors of </w:t>
      </w:r>
      <w:r w:rsidR="00FD7DED">
        <w:t>agreed</w:t>
      </w:r>
      <w:r w:rsidR="009C4714">
        <w:t>/approved</w:t>
      </w:r>
      <w:r w:rsidR="00FD7DED">
        <w:t xml:space="preserve"> </w:t>
      </w:r>
      <w:r w:rsidR="006C668B">
        <w:t xml:space="preserve">Rel-18 </w:t>
      </w:r>
      <w:r w:rsidR="009069DD">
        <w:t>CRs and TS-pCRs to this meeting.</w:t>
      </w:r>
      <w:r w:rsidR="003B31E3">
        <w:t xml:space="preserve"> </w:t>
      </w:r>
      <w:proofErr w:type="gramStart"/>
      <w:r w:rsidR="00BC0356">
        <w:t>Thus</w:t>
      </w:r>
      <w:proofErr w:type="gramEnd"/>
      <w:r w:rsidR="00BC0356">
        <w:t xml:space="preserve"> o</w:t>
      </w:r>
      <w:r w:rsidR="009C4714">
        <w:t>nly</w:t>
      </w:r>
      <w:r w:rsidR="00A37AFB">
        <w:t xml:space="preserve"> Rel-18 (normative) Work Item tdocs need to be</w:t>
      </w:r>
      <w:r w:rsidR="00BC0356">
        <w:t xml:space="preserve"> checked.</w:t>
      </w:r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1E38D237" w14:textId="0BE9B76B" w:rsidR="00C17452" w:rsidRDefault="00050E21" w:rsidP="00C17452">
      <w:r>
        <w:t>C</w:t>
      </w:r>
      <w:r w:rsidR="009317A4">
        <w:t xml:space="preserve">lause 3 </w:t>
      </w:r>
      <w:r w:rsidR="00496EB4">
        <w:t xml:space="preserve">contains the collection of all “gap reports” </w:t>
      </w:r>
      <w:r>
        <w:t xml:space="preserve">received </w:t>
      </w:r>
      <w:r w:rsidR="00496EB4">
        <w:t xml:space="preserve">which </w:t>
      </w:r>
      <w:r w:rsidR="00417FF5">
        <w:t xml:space="preserve">shall </w:t>
      </w:r>
      <w:r w:rsidR="00496EB4">
        <w:t xml:space="preserve">be accumulated </w:t>
      </w:r>
      <w:r w:rsidR="002A7E3C">
        <w:t>for every meeting starting from SA5#143e.</w:t>
      </w:r>
      <w:r>
        <w:t xml:space="preserve"> It </w:t>
      </w:r>
      <w:r w:rsidR="00417FF5">
        <w:t xml:space="preserve">shall </w:t>
      </w:r>
      <w:r>
        <w:t xml:space="preserve">also </w:t>
      </w:r>
      <w:r w:rsidR="00FD7DED">
        <w:t>show agreed CRs/pCRs for which such gap reports are missing.</w:t>
      </w:r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r w:rsidR="000F3211">
        <w:t>gaps</w:t>
      </w:r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(Optional) Location of the change, </w:t>
            </w:r>
            <w:proofErr w:type="gramStart"/>
            <w:r>
              <w:rPr>
                <w:i/>
                <w:iCs/>
                <w:lang w:val="en-SE"/>
              </w:rPr>
              <w:t>e.g.</w:t>
            </w:r>
            <w:proofErr w:type="gramEnd"/>
            <w:r>
              <w:rPr>
                <w:i/>
                <w:iCs/>
                <w:lang w:val="en-SE"/>
              </w:rPr>
              <w:t xml:space="preserve">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t>Dear leaders,</w:t>
      </w:r>
    </w:p>
    <w:p w14:paraId="6E47AF0D" w14:textId="5E8CDC66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r w:rsidR="00B20649">
        <w:t xml:space="preserve"> See the table entry below.</w:t>
      </w:r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r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rFonts w:ascii="Arial" w:eastAsiaTheme="minorHAnsi" w:hAnsi="Arial" w:cs="Arial"/>
          <w:lang w:val="en-SE"/>
        </w:rPr>
      </w:pPr>
      <w:r>
        <w:rPr>
          <w:rFonts w:eastAsia="Times New Roman"/>
          <w:lang w:val="en-US"/>
        </w:rPr>
        <w:t>List of agreed/approved tdocs NOT creating a gap</w:t>
      </w:r>
    </w:p>
    <w:p w14:paraId="661EF1B7" w14:textId="77777777" w:rsidR="00B20649" w:rsidRDefault="00B20649" w:rsidP="00B2064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3402"/>
      </w:tblGrid>
      <w:tr w:rsidR="0099123B" w14:paraId="6C2C0088" w14:textId="77777777" w:rsidTr="009C1431"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EC92" w14:textId="57B749D4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lastRenderedPageBreak/>
              <w:t xml:space="preserve">Tdoc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6E1" w14:textId="1A81CB59" w:rsidR="0099123B" w:rsidRPr="009C1431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2BF70E2F" w14:textId="77777777" w:rsidTr="009C1431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5611" w14:textId="77777777" w:rsidR="0099123B" w:rsidRPr="00D85365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  <w:r w:rsidRPr="009553B3">
              <w:rPr>
                <w:i/>
                <w:iCs/>
                <w:lang w:val="en-SE"/>
              </w:rPr>
              <w:t xml:space="preserve">S5-222xyz </w:t>
            </w:r>
            <w:r w:rsidRPr="009553B3"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C355" w14:textId="2B36C2E2" w:rsidR="0099123B" w:rsidRPr="009553B3" w:rsidRDefault="0099123B" w:rsidP="002C121F">
            <w:pPr>
              <w:rPr>
                <w:i/>
                <w:iCs/>
                <w:lang w:val="en-SE"/>
              </w:rPr>
            </w:pPr>
            <w:r w:rsidRPr="009C1431">
              <w:rPr>
                <w:i/>
                <w:iCs/>
              </w:rPr>
              <w:t>Only correcting an error in an existing SS</w:t>
            </w:r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r>
        <w:t xml:space="preserve">the approved </w:t>
      </w:r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proofErr w:type="gramStart"/>
      <w:r>
        <w:t>So</w:t>
      </w:r>
      <w:proofErr w:type="gramEnd"/>
      <w:r>
        <w:t xml:space="preserve"> the referred tdoc </w:t>
      </w:r>
      <w:r w:rsidR="009600D0">
        <w:t xml:space="preserve">in the third column </w:t>
      </w:r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752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25F1BB52" w:rsidR="005664EF" w:rsidRPr="009C1431" w:rsidRDefault="00156A5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="00875144" w:rsidRPr="009C1431">
              <w:rPr>
                <w:i/>
                <w:iCs/>
                <w:lang w:val="en-US"/>
              </w:rPr>
              <w:t>ef. to tdoc that should be removed from the living document</w:t>
            </w:r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S5-22</w:t>
            </w:r>
            <w:r>
              <w:rPr>
                <w:i/>
                <w:iCs/>
                <w:lang w:val="en-US"/>
              </w:rPr>
              <w:t>1</w:t>
            </w:r>
            <w:proofErr w:type="spellStart"/>
            <w:r>
              <w:rPr>
                <w:i/>
                <w:iCs/>
                <w:lang w:val="en-SE"/>
              </w:rPr>
              <w:t>xyz</w:t>
            </w:r>
            <w:proofErr w:type="spellEnd"/>
            <w:r>
              <w:rPr>
                <w:i/>
                <w:iCs/>
                <w:lang w:val="en-SE"/>
              </w:rPr>
              <w:t xml:space="preserve"> </w:t>
            </w:r>
            <w:r>
              <w:rPr>
                <w:i/>
                <w:iCs/>
                <w:lang w:val="en-US"/>
              </w:rPr>
              <w:t>&lt;title&gt;</w:t>
            </w:r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r>
        <w:t xml:space="preserve">the agreed </w:t>
      </w:r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 xml:space="preserve">(Optional) Location of the change, </w:t>
            </w:r>
            <w:proofErr w:type="gramStart"/>
            <w:r>
              <w:rPr>
                <w:i/>
                <w:iCs/>
              </w:rPr>
              <w:t>e.g.</w:t>
            </w:r>
            <w:proofErr w:type="gramEnd"/>
            <w:r>
              <w:rPr>
                <w:i/>
                <w:iCs/>
              </w:rPr>
              <w:t xml:space="preserve">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lastRenderedPageBreak/>
        <w:t>3</w:t>
      </w:r>
      <w:r w:rsidR="002304DE">
        <w:t xml:space="preserve"> Living document</w:t>
      </w:r>
    </w:p>
    <w:p w14:paraId="4E3AEFD8" w14:textId="421B55CE" w:rsidR="002304DE" w:rsidRDefault="002304DE" w:rsidP="00C17452"/>
    <w:p w14:paraId="6F4719E8" w14:textId="1108135A" w:rsidR="004B089A" w:rsidRDefault="004B089A" w:rsidP="009C1431">
      <w:pPr>
        <w:pStyle w:val="Heading2"/>
        <w:rPr>
          <w:rFonts w:eastAsiaTheme="minorHAnsi" w:cs="Arial"/>
          <w:lang w:val="en-SE"/>
        </w:rPr>
      </w:pPr>
      <w:r>
        <w:t xml:space="preserve">3.1 </w:t>
      </w:r>
      <w:r>
        <w:rPr>
          <w:lang w:val="en-US"/>
        </w:rPr>
        <w:t>List of agreed/approved tdocs creating a gap</w:t>
      </w:r>
    </w:p>
    <w:p w14:paraId="2DB7A1A8" w14:textId="15B9B958" w:rsidR="004B089A" w:rsidRPr="009C1431" w:rsidRDefault="004B089A" w:rsidP="00C17452">
      <w:pPr>
        <w:rPr>
          <w:lang w:val="en-SE"/>
        </w:rPr>
      </w:pPr>
    </w:p>
    <w:p w14:paraId="7478CA38" w14:textId="77777777" w:rsidR="00724D79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58F2AD5E" w14:textId="77777777" w:rsidR="00724D79" w:rsidRDefault="00724D79" w:rsidP="00724D7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6"/>
        <w:gridCol w:w="2057"/>
        <w:gridCol w:w="2752"/>
      </w:tblGrid>
      <w:tr w:rsidR="00724D79" w14:paraId="74221EF4" w14:textId="77777777" w:rsidTr="009C1431">
        <w:tc>
          <w:tcPr>
            <w:tcW w:w="3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1E60F" w14:textId="34F58EE5" w:rsidR="00724D79" w:rsidRDefault="00724D79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>Tdoc</w:t>
            </w:r>
            <w:r w:rsidR="00967A30">
              <w:rPr>
                <w:i/>
                <w:iCs/>
                <w:lang w:val="en-US"/>
              </w:rPr>
              <w:t>/title</w:t>
            </w:r>
            <w:r>
              <w:rPr>
                <w:i/>
                <w:iCs/>
                <w:lang w:val="en-SE"/>
              </w:rPr>
              <w:t xml:space="preserve">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3B168" w14:textId="77777777" w:rsidR="00724D79" w:rsidRPr="009655D4" w:rsidRDefault="00724D79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9A240" w14:textId="77777777" w:rsidR="00724D79" w:rsidRDefault="00724D79" w:rsidP="002C121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(Optional) Location of the change, </w:t>
            </w:r>
            <w:proofErr w:type="gramStart"/>
            <w:r>
              <w:rPr>
                <w:i/>
                <w:iCs/>
                <w:lang w:val="en-SE"/>
              </w:rPr>
              <w:t>e.g.</w:t>
            </w:r>
            <w:proofErr w:type="gramEnd"/>
            <w:r>
              <w:rPr>
                <w:i/>
                <w:iCs/>
                <w:lang w:val="en-SE"/>
              </w:rPr>
              <w:t xml:space="preserve"> clause number, IOC, etc.</w:t>
            </w:r>
          </w:p>
        </w:tc>
      </w:tr>
      <w:tr w:rsidR="00724D79" w14:paraId="0120C308" w14:textId="77777777" w:rsidTr="009C1431">
        <w:tc>
          <w:tcPr>
            <w:tcW w:w="3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A6F33" w14:textId="1C1F2916" w:rsidR="00724D79" w:rsidRDefault="00724D79" w:rsidP="002C121F">
            <w:pPr>
              <w:rPr>
                <w:rFonts w:ascii="Arial" w:hAnsi="Arial" w:cs="Arial"/>
                <w:i/>
                <w:iCs/>
                <w:lang w:val="en-SE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8DB69" w14:textId="3A063B56" w:rsidR="00724D79" w:rsidRDefault="00724D79" w:rsidP="002C121F">
            <w:pPr>
              <w:rPr>
                <w:rFonts w:ascii="Arial" w:hAnsi="Arial" w:cs="Arial"/>
                <w:i/>
                <w:iCs/>
                <w:lang w:val="en-SE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6037E" w14:textId="45C1E1F5" w:rsidR="00724D79" w:rsidRDefault="00724D79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</w:p>
        </w:tc>
      </w:tr>
    </w:tbl>
    <w:p w14:paraId="72661229" w14:textId="0FAC84CF" w:rsidR="002304DE" w:rsidRDefault="002304DE" w:rsidP="00C17452"/>
    <w:p w14:paraId="2211BA10" w14:textId="77777777" w:rsidR="00724D79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1D1BAC44" w14:textId="77777777" w:rsidR="00724D79" w:rsidRDefault="00724D79" w:rsidP="00724D79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6"/>
        <w:gridCol w:w="2057"/>
        <w:gridCol w:w="2752"/>
      </w:tblGrid>
      <w:tr w:rsidR="00724D79" w14:paraId="5A40DBFC" w14:textId="77777777" w:rsidTr="009C1431">
        <w:tc>
          <w:tcPr>
            <w:tcW w:w="3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C65E0" w14:textId="13D18743" w:rsidR="00724D79" w:rsidRDefault="00D52540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>Tdoc</w:t>
            </w:r>
            <w:r>
              <w:rPr>
                <w:i/>
                <w:iCs/>
                <w:lang w:val="en-US"/>
              </w:rPr>
              <w:t>/title</w:t>
            </w:r>
            <w:r>
              <w:rPr>
                <w:i/>
                <w:iCs/>
                <w:lang w:val="en-SE"/>
              </w:rPr>
              <w:t xml:space="preserve"> </w:t>
            </w:r>
            <w:r w:rsidR="00724D79">
              <w:rPr>
                <w:i/>
                <w:iCs/>
              </w:rPr>
              <w:t xml:space="preserve">for proposal </w:t>
            </w:r>
            <w:r w:rsidR="00724D79" w:rsidRPr="009C1431">
              <w:rPr>
                <w:b/>
                <w:bCs/>
                <w:i/>
                <w:iCs/>
              </w:rPr>
              <w:t>creating</w:t>
            </w:r>
            <w:r w:rsidR="00724D79">
              <w:rPr>
                <w:i/>
                <w:iCs/>
              </w:rPr>
              <w:t xml:space="preserve"> a gap in SS</w:t>
            </w:r>
          </w:p>
        </w:tc>
        <w:tc>
          <w:tcPr>
            <w:tcW w:w="2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D0C8D" w14:textId="77777777" w:rsidR="00724D79" w:rsidRDefault="00724D79" w:rsidP="002C121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776AE" w14:textId="77777777" w:rsidR="00724D79" w:rsidRDefault="00724D79" w:rsidP="002C121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 xml:space="preserve">(Optional) Location of the change, </w:t>
            </w:r>
            <w:proofErr w:type="gramStart"/>
            <w:r>
              <w:rPr>
                <w:i/>
                <w:iCs/>
              </w:rPr>
              <w:t>e.g.</w:t>
            </w:r>
            <w:proofErr w:type="gramEnd"/>
            <w:r>
              <w:rPr>
                <w:i/>
                <w:iCs/>
              </w:rPr>
              <w:t xml:space="preserve"> clause number, IOC, etc.</w:t>
            </w:r>
          </w:p>
        </w:tc>
      </w:tr>
      <w:tr w:rsidR="00724D79" w14:paraId="5B0A70B4" w14:textId="77777777" w:rsidTr="009C1431">
        <w:tc>
          <w:tcPr>
            <w:tcW w:w="3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4262C" w14:textId="58007D8E" w:rsidR="00724D79" w:rsidRDefault="00724D79" w:rsidP="002C121F">
            <w:pPr>
              <w:rPr>
                <w:rFonts w:ascii="Arial" w:hAnsi="Arial" w:cs="Arial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90E5F" w14:textId="48AAB577" w:rsidR="00724D79" w:rsidRDefault="00724D79" w:rsidP="002C121F">
            <w:pPr>
              <w:rPr>
                <w:rFonts w:ascii="Arial" w:hAnsi="Arial" w:cs="Arial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928AF" w14:textId="77777777" w:rsidR="00724D79" w:rsidRDefault="00724D79" w:rsidP="002C121F">
            <w:pPr>
              <w:rPr>
                <w:rFonts w:ascii="Arial" w:hAnsi="Arial" w:cs="Arial"/>
              </w:rPr>
            </w:pPr>
          </w:p>
        </w:tc>
      </w:tr>
    </w:tbl>
    <w:p w14:paraId="686FBF7B" w14:textId="327415AF" w:rsidR="00724D79" w:rsidRDefault="00724D79" w:rsidP="00C17452"/>
    <w:p w14:paraId="2A70BBC2" w14:textId="41DFCB82" w:rsidR="00416F7F" w:rsidRDefault="00416F7F" w:rsidP="00C17452"/>
    <w:p w14:paraId="25E8458B" w14:textId="7E4FCC8B" w:rsidR="00416F7F" w:rsidRDefault="004B089A" w:rsidP="009C1431">
      <w:pPr>
        <w:pStyle w:val="Heading2"/>
        <w:rPr>
          <w:rFonts w:eastAsiaTheme="minorHAnsi" w:cs="Arial"/>
          <w:lang w:val="en-SE"/>
        </w:rPr>
      </w:pPr>
      <w:r>
        <w:rPr>
          <w:rFonts w:eastAsia="Times New Roman"/>
          <w:lang w:val="en-US"/>
        </w:rPr>
        <w:t xml:space="preserve">3.2 </w:t>
      </w:r>
      <w:r w:rsidR="00416F7F">
        <w:rPr>
          <w:rFonts w:eastAsia="Times New Roman"/>
          <w:lang w:val="en-US"/>
        </w:rPr>
        <w:t>List of agreed/approved tdocs NOT creating a gap</w:t>
      </w:r>
    </w:p>
    <w:p w14:paraId="5AC0B166" w14:textId="77777777" w:rsidR="00416F7F" w:rsidRDefault="00416F7F" w:rsidP="00416F7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8265" w:type="dxa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6"/>
        <w:gridCol w:w="4819"/>
      </w:tblGrid>
      <w:tr w:rsidR="0099123B" w14:paraId="320B79CE" w14:textId="77777777" w:rsidTr="009C1431">
        <w:tc>
          <w:tcPr>
            <w:tcW w:w="3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BB5B6" w14:textId="4700C336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>Tdoc</w:t>
            </w:r>
            <w:r w:rsidR="00D85365">
              <w:rPr>
                <w:i/>
                <w:iCs/>
                <w:lang w:val="en-US"/>
              </w:rPr>
              <w:t>/title</w:t>
            </w:r>
            <w:r w:rsidR="003B0A5E">
              <w:rPr>
                <w:i/>
                <w:iCs/>
                <w:lang w:val="en-US"/>
              </w:rPr>
              <w:t xml:space="preserve"> </w:t>
            </w:r>
            <w:r w:rsidR="00082D67">
              <w:rPr>
                <w:i/>
                <w:iCs/>
                <w:lang w:val="en-SE"/>
              </w:rPr>
              <w:t xml:space="preserve">for proposal </w:t>
            </w:r>
            <w:r w:rsidR="003B0A5E" w:rsidRPr="009C1431">
              <w:rPr>
                <w:b/>
                <w:bCs/>
                <w:i/>
                <w:iCs/>
                <w:lang w:val="en-US"/>
              </w:rPr>
              <w:t>not</w:t>
            </w:r>
            <w:r>
              <w:rPr>
                <w:i/>
                <w:iCs/>
                <w:lang w:val="en-SE"/>
              </w:rPr>
              <w:t xml:space="preserve"> </w:t>
            </w:r>
            <w:r w:rsidR="003B0A5E" w:rsidRPr="009C1431">
              <w:rPr>
                <w:i/>
                <w:iCs/>
              </w:rPr>
              <w:t>creating</w:t>
            </w:r>
            <w:r w:rsidR="003B0A5E">
              <w:rPr>
                <w:i/>
                <w:iCs/>
              </w:rPr>
              <w:t xml:space="preserve"> a gap in SS</w:t>
            </w:r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6E993" w14:textId="77777777" w:rsidR="0099123B" w:rsidRPr="002C121F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3AE5493A" w14:textId="77777777" w:rsidTr="009C1431">
        <w:tc>
          <w:tcPr>
            <w:tcW w:w="3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C9FA9" w14:textId="51CF22AD" w:rsidR="0099123B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60FB3" w14:textId="054148C7" w:rsidR="0099123B" w:rsidRDefault="0099123B" w:rsidP="002C121F">
            <w:pPr>
              <w:rPr>
                <w:i/>
                <w:iCs/>
                <w:lang w:val="en-SE"/>
              </w:rPr>
            </w:pPr>
          </w:p>
        </w:tc>
      </w:tr>
    </w:tbl>
    <w:p w14:paraId="418EFF63" w14:textId="4BFF5D9C" w:rsidR="00416F7F" w:rsidRDefault="00416F7F" w:rsidP="00C17452"/>
    <w:p w14:paraId="1EB717E5" w14:textId="6ABFEDB9" w:rsidR="00077214" w:rsidRDefault="00077214" w:rsidP="00C17452"/>
    <w:p w14:paraId="5A6F5329" w14:textId="7B82CAE8" w:rsidR="00077214" w:rsidRDefault="00077214" w:rsidP="00077214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3.3 List of agreed/approved tdocs filling a gap</w:t>
      </w:r>
    </w:p>
    <w:p w14:paraId="63AF2ECC" w14:textId="77777777" w:rsidR="00077214" w:rsidRPr="009C1431" w:rsidRDefault="00077214" w:rsidP="009C1431">
      <w:pPr>
        <w:rPr>
          <w:lang w:val="en-US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6"/>
        <w:gridCol w:w="2057"/>
        <w:gridCol w:w="2752"/>
      </w:tblGrid>
      <w:tr w:rsidR="00FC6711" w14:paraId="38D86928" w14:textId="77777777" w:rsidTr="009C1431">
        <w:tc>
          <w:tcPr>
            <w:tcW w:w="3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44B38" w14:textId="67C41E1A" w:rsidR="00FC6711" w:rsidRDefault="00FC6711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>Tdoc</w:t>
            </w:r>
            <w:r w:rsidR="00D00EF5">
              <w:rPr>
                <w:i/>
                <w:iCs/>
                <w:lang w:val="en-US"/>
              </w:rPr>
              <w:t>/title</w:t>
            </w:r>
            <w:r>
              <w:rPr>
                <w:i/>
                <w:iCs/>
                <w:lang w:val="en-SE"/>
              </w:rPr>
              <w:t xml:space="preserve">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68892" w14:textId="77777777" w:rsidR="00FC6711" w:rsidRDefault="00FC6711" w:rsidP="002C121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23217" w14:textId="6F1633AF" w:rsidR="00FC6711" w:rsidRPr="002C121F" w:rsidRDefault="003E64EC" w:rsidP="002C121F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Ref</w:t>
            </w:r>
            <w:r w:rsidR="00FC6711" w:rsidRPr="002C121F">
              <w:rPr>
                <w:i/>
                <w:iCs/>
                <w:lang w:val="en-US"/>
              </w:rPr>
              <w:t>. to tdoc that should be removed from the living document</w:t>
            </w:r>
          </w:p>
        </w:tc>
      </w:tr>
      <w:tr w:rsidR="00FC6711" w14:paraId="2E888977" w14:textId="77777777" w:rsidTr="009C1431">
        <w:tc>
          <w:tcPr>
            <w:tcW w:w="3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70456" w14:textId="732EC447" w:rsidR="00FC6711" w:rsidRDefault="00FC6711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E4B27" w14:textId="2FAAF961" w:rsidR="00FC6711" w:rsidRDefault="00FC6711" w:rsidP="002C121F">
            <w:pPr>
              <w:rPr>
                <w:i/>
                <w:iCs/>
                <w:lang w:val="en-SE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6174C" w14:textId="1D99C86F" w:rsidR="00FC6711" w:rsidRDefault="00FC6711" w:rsidP="002C121F">
            <w:pPr>
              <w:rPr>
                <w:i/>
                <w:iCs/>
                <w:lang w:val="en-SE"/>
              </w:rPr>
            </w:pPr>
          </w:p>
        </w:tc>
      </w:tr>
    </w:tbl>
    <w:p w14:paraId="600FD51B" w14:textId="77777777" w:rsidR="00077214" w:rsidRPr="009C1431" w:rsidRDefault="00077214" w:rsidP="00C17452">
      <w:pPr>
        <w:rPr>
          <w:lang w:val="en-SE"/>
        </w:rPr>
      </w:pPr>
    </w:p>
    <w:sectPr w:rsidR="00077214" w:rsidRPr="009C14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EB89E" w14:textId="77777777" w:rsidR="00A45351" w:rsidRDefault="00A45351">
      <w:r>
        <w:separator/>
      </w:r>
    </w:p>
  </w:endnote>
  <w:endnote w:type="continuationSeparator" w:id="0">
    <w:p w14:paraId="5BD7FB79" w14:textId="77777777" w:rsidR="00A45351" w:rsidRDefault="00A45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34C51" w14:textId="77777777" w:rsidR="00A45351" w:rsidRDefault="00A45351">
      <w:r>
        <w:separator/>
      </w:r>
    </w:p>
  </w:footnote>
  <w:footnote w:type="continuationSeparator" w:id="0">
    <w:p w14:paraId="3A2AEB3C" w14:textId="77777777" w:rsidR="00A45351" w:rsidRDefault="00A45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3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13B7"/>
    <w:rsid w:val="00012515"/>
    <w:rsid w:val="00044827"/>
    <w:rsid w:val="00046389"/>
    <w:rsid w:val="00050E21"/>
    <w:rsid w:val="0005577A"/>
    <w:rsid w:val="00074722"/>
    <w:rsid w:val="00077214"/>
    <w:rsid w:val="000819D8"/>
    <w:rsid w:val="00082D67"/>
    <w:rsid w:val="000934A6"/>
    <w:rsid w:val="000A2C6C"/>
    <w:rsid w:val="000A4660"/>
    <w:rsid w:val="000B21B3"/>
    <w:rsid w:val="000D1B5B"/>
    <w:rsid w:val="000F3211"/>
    <w:rsid w:val="0010401F"/>
    <w:rsid w:val="00112FC3"/>
    <w:rsid w:val="00156A5E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17F53"/>
    <w:rsid w:val="002257D9"/>
    <w:rsid w:val="00230002"/>
    <w:rsid w:val="002304DE"/>
    <w:rsid w:val="00244C9A"/>
    <w:rsid w:val="00247216"/>
    <w:rsid w:val="002A1857"/>
    <w:rsid w:val="002A7E3C"/>
    <w:rsid w:val="002C3EAF"/>
    <w:rsid w:val="002C7F38"/>
    <w:rsid w:val="002F6432"/>
    <w:rsid w:val="0030628A"/>
    <w:rsid w:val="0035122B"/>
    <w:rsid w:val="00353451"/>
    <w:rsid w:val="00357954"/>
    <w:rsid w:val="00371032"/>
    <w:rsid w:val="00371B44"/>
    <w:rsid w:val="0037377A"/>
    <w:rsid w:val="003B0A5E"/>
    <w:rsid w:val="003B31E3"/>
    <w:rsid w:val="003C122B"/>
    <w:rsid w:val="003C5A97"/>
    <w:rsid w:val="003C7A04"/>
    <w:rsid w:val="003E64EC"/>
    <w:rsid w:val="003E723F"/>
    <w:rsid w:val="003F52B2"/>
    <w:rsid w:val="00416F7F"/>
    <w:rsid w:val="00417FF5"/>
    <w:rsid w:val="0043775B"/>
    <w:rsid w:val="00440414"/>
    <w:rsid w:val="00452BE7"/>
    <w:rsid w:val="004558E9"/>
    <w:rsid w:val="0045777E"/>
    <w:rsid w:val="00496EB4"/>
    <w:rsid w:val="004B089A"/>
    <w:rsid w:val="004B3753"/>
    <w:rsid w:val="004C31D2"/>
    <w:rsid w:val="004D55C2"/>
    <w:rsid w:val="004E46B6"/>
    <w:rsid w:val="00515D5C"/>
    <w:rsid w:val="00521131"/>
    <w:rsid w:val="00527C0B"/>
    <w:rsid w:val="005410F6"/>
    <w:rsid w:val="005664EF"/>
    <w:rsid w:val="005729C4"/>
    <w:rsid w:val="0059227B"/>
    <w:rsid w:val="005B0966"/>
    <w:rsid w:val="005B795D"/>
    <w:rsid w:val="005E209F"/>
    <w:rsid w:val="00613820"/>
    <w:rsid w:val="006431AF"/>
    <w:rsid w:val="0064339E"/>
    <w:rsid w:val="00652248"/>
    <w:rsid w:val="00657B80"/>
    <w:rsid w:val="00675B3C"/>
    <w:rsid w:val="0068049C"/>
    <w:rsid w:val="0069495C"/>
    <w:rsid w:val="006C668B"/>
    <w:rsid w:val="006D340A"/>
    <w:rsid w:val="00715A1D"/>
    <w:rsid w:val="00724D79"/>
    <w:rsid w:val="0073288A"/>
    <w:rsid w:val="00760BB0"/>
    <w:rsid w:val="0076157A"/>
    <w:rsid w:val="00775BF4"/>
    <w:rsid w:val="00784593"/>
    <w:rsid w:val="007A00EF"/>
    <w:rsid w:val="007B19EA"/>
    <w:rsid w:val="007C0A2D"/>
    <w:rsid w:val="007C27B0"/>
    <w:rsid w:val="007C6F96"/>
    <w:rsid w:val="007C7E7F"/>
    <w:rsid w:val="007E07E8"/>
    <w:rsid w:val="007F300B"/>
    <w:rsid w:val="008014C3"/>
    <w:rsid w:val="00824363"/>
    <w:rsid w:val="00850812"/>
    <w:rsid w:val="00875144"/>
    <w:rsid w:val="00876B9A"/>
    <w:rsid w:val="008933BF"/>
    <w:rsid w:val="008A10C4"/>
    <w:rsid w:val="008B0248"/>
    <w:rsid w:val="008C110F"/>
    <w:rsid w:val="008F5F33"/>
    <w:rsid w:val="009069DD"/>
    <w:rsid w:val="0091046A"/>
    <w:rsid w:val="00926ABD"/>
    <w:rsid w:val="009317A4"/>
    <w:rsid w:val="00936EE4"/>
    <w:rsid w:val="00947F4E"/>
    <w:rsid w:val="009553B3"/>
    <w:rsid w:val="009600D0"/>
    <w:rsid w:val="009607D3"/>
    <w:rsid w:val="009655D4"/>
    <w:rsid w:val="00966D47"/>
    <w:rsid w:val="00967A30"/>
    <w:rsid w:val="0099123B"/>
    <w:rsid w:val="00992312"/>
    <w:rsid w:val="009C0DED"/>
    <w:rsid w:val="009C1431"/>
    <w:rsid w:val="009C4714"/>
    <w:rsid w:val="009E5125"/>
    <w:rsid w:val="00A12DA3"/>
    <w:rsid w:val="00A37AFB"/>
    <w:rsid w:val="00A37D7F"/>
    <w:rsid w:val="00A45351"/>
    <w:rsid w:val="00A46410"/>
    <w:rsid w:val="00A57688"/>
    <w:rsid w:val="00A84A94"/>
    <w:rsid w:val="00AD1DAA"/>
    <w:rsid w:val="00AD521C"/>
    <w:rsid w:val="00AF1E23"/>
    <w:rsid w:val="00AF7F81"/>
    <w:rsid w:val="00B01AFF"/>
    <w:rsid w:val="00B03682"/>
    <w:rsid w:val="00B05CC7"/>
    <w:rsid w:val="00B20649"/>
    <w:rsid w:val="00B27E39"/>
    <w:rsid w:val="00B350D8"/>
    <w:rsid w:val="00B76763"/>
    <w:rsid w:val="00B7732B"/>
    <w:rsid w:val="00B879F0"/>
    <w:rsid w:val="00B97CE4"/>
    <w:rsid w:val="00BC0356"/>
    <w:rsid w:val="00BC25AA"/>
    <w:rsid w:val="00BD55FD"/>
    <w:rsid w:val="00C022E3"/>
    <w:rsid w:val="00C17452"/>
    <w:rsid w:val="00C22D17"/>
    <w:rsid w:val="00C4712D"/>
    <w:rsid w:val="00C555C9"/>
    <w:rsid w:val="00C94F55"/>
    <w:rsid w:val="00CA7D62"/>
    <w:rsid w:val="00CB07A8"/>
    <w:rsid w:val="00CD4A57"/>
    <w:rsid w:val="00CD69FF"/>
    <w:rsid w:val="00D00EF5"/>
    <w:rsid w:val="00D146F1"/>
    <w:rsid w:val="00D33604"/>
    <w:rsid w:val="00D37B08"/>
    <w:rsid w:val="00D437FF"/>
    <w:rsid w:val="00D5130C"/>
    <w:rsid w:val="00D52540"/>
    <w:rsid w:val="00D561BF"/>
    <w:rsid w:val="00D62265"/>
    <w:rsid w:val="00D838AB"/>
    <w:rsid w:val="00D8512E"/>
    <w:rsid w:val="00D85365"/>
    <w:rsid w:val="00DA1E58"/>
    <w:rsid w:val="00DA5D62"/>
    <w:rsid w:val="00DE4EF2"/>
    <w:rsid w:val="00DE7BE4"/>
    <w:rsid w:val="00DF2C0E"/>
    <w:rsid w:val="00E035DD"/>
    <w:rsid w:val="00E04DB6"/>
    <w:rsid w:val="00E06FFB"/>
    <w:rsid w:val="00E30155"/>
    <w:rsid w:val="00E91FE1"/>
    <w:rsid w:val="00E97137"/>
    <w:rsid w:val="00EA5E95"/>
    <w:rsid w:val="00ED4954"/>
    <w:rsid w:val="00EE0943"/>
    <w:rsid w:val="00EE33A2"/>
    <w:rsid w:val="00EE44EC"/>
    <w:rsid w:val="00F67A1C"/>
    <w:rsid w:val="00F82C5B"/>
    <w:rsid w:val="00F8555F"/>
    <w:rsid w:val="00FB5301"/>
    <w:rsid w:val="00FC6711"/>
    <w:rsid w:val="00FD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493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2972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3</cp:revision>
  <cp:lastPrinted>1899-12-31T23:00:00Z</cp:lastPrinted>
  <dcterms:created xsi:type="dcterms:W3CDTF">2022-05-25T16:44:00Z</dcterms:created>
  <dcterms:modified xsi:type="dcterms:W3CDTF">2022-05-25T16:44:00Z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